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317350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1479841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2C6D67" w:rsidRDefault="002C6D67"/>
    <w:p w:rsidR="003B2D51" w:rsidRDefault="003B2D51"/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268"/>
        <w:gridCol w:w="8364"/>
      </w:tblGrid>
      <w:tr w:rsidR="002A17D3" w:rsidRPr="002A17D3" w:rsidTr="00543740">
        <w:trPr>
          <w:trHeight w:val="535"/>
        </w:trPr>
        <w:tc>
          <w:tcPr>
            <w:tcW w:w="10632" w:type="dxa"/>
            <w:gridSpan w:val="2"/>
            <w:vAlign w:val="center"/>
          </w:tcPr>
          <w:p w:rsidR="002A17D3" w:rsidRPr="002A17D3" w:rsidRDefault="00EF37CD" w:rsidP="00EF37C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21</w:t>
            </w:r>
            <w:r w:rsidRPr="00EF37CD">
              <w:rPr>
                <w:rFonts w:ascii="Comic Sans MS" w:hAnsi="Comic Sans MS"/>
                <w:sz w:val="32"/>
                <w:vertAlign w:val="superscript"/>
              </w:rPr>
              <w:t>st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543740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E32D2" w:rsidRPr="002A17D3" w:rsidRDefault="007E32D2" w:rsidP="007E32D2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0105E63">
                  <wp:extent cx="749935" cy="5607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2C6D67" w:rsidRPr="002A17D3" w:rsidTr="00543740">
        <w:trPr>
          <w:trHeight w:val="2407"/>
        </w:trPr>
        <w:tc>
          <w:tcPr>
            <w:tcW w:w="2268" w:type="dxa"/>
          </w:tcPr>
          <w:p w:rsidR="002C6D67" w:rsidRDefault="002C6D67" w:rsidP="002C6D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  <w:p w:rsidR="00052679" w:rsidRDefault="00052679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E30762" w:rsidRDefault="00052679" w:rsidP="002C6D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468CB44">
                  <wp:extent cx="1243965" cy="93916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939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85B2C" w:rsidRDefault="00D85B2C" w:rsidP="00E30762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D85B2C" w:rsidRPr="002A17D3" w:rsidRDefault="00D85B2C" w:rsidP="00D85B2C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4" w:type="dxa"/>
          </w:tcPr>
          <w:p w:rsidR="00D85B2C" w:rsidRPr="00D85B2C" w:rsidRDefault="002F66C4" w:rsidP="00D85B2C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Comprehension</w:t>
            </w:r>
            <w:r w:rsidR="00D85B2C" w:rsidRPr="00D85B2C"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  <w:t xml:space="preserve"> </w:t>
            </w: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This week’s reading comprehension is all about the types of rocks</w:t>
            </w: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 star- Answer the multiple-choice questions.</w:t>
            </w: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 stars- Answer the questions and highlight or point to where you have found the answers in the text.</w:t>
            </w: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 stars- Answer the questions and write an explanation as to why that is the correct answer.</w:t>
            </w:r>
          </w:p>
          <w:p w:rsidR="00052679" w:rsidRDefault="00052679" w:rsidP="00052679">
            <w:pPr>
              <w:rPr>
                <w:rFonts w:ascii="Comic Sans MS" w:hAnsi="Comic Sans MS"/>
                <w:sz w:val="24"/>
              </w:rPr>
            </w:pPr>
          </w:p>
          <w:p w:rsidR="002C6D67" w:rsidRPr="00D85B2C" w:rsidRDefault="00052679" w:rsidP="00052679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Use the methods we have used in school such as skimming and scanning to help you find the answers to the questions.</w:t>
            </w:r>
          </w:p>
        </w:tc>
      </w:tr>
      <w:tr w:rsidR="002C6D67" w:rsidRPr="002A17D3" w:rsidTr="00543740">
        <w:trPr>
          <w:trHeight w:val="990"/>
        </w:trPr>
        <w:tc>
          <w:tcPr>
            <w:tcW w:w="2268" w:type="dxa"/>
          </w:tcPr>
          <w:p w:rsidR="002C6D67" w:rsidRDefault="002C6D67" w:rsidP="002C6D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6A7152" w:rsidRDefault="006A7152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E30762" w:rsidRDefault="006A7152" w:rsidP="006A7152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2A78732">
                  <wp:extent cx="1164590" cy="1633855"/>
                  <wp:effectExtent l="0" t="0" r="0" b="444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1633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1C7DA2" w:rsidRDefault="001C7DA2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1C7DA2" w:rsidRPr="002A17D3" w:rsidRDefault="001C7DA2" w:rsidP="002C6D67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4" w:type="dxa"/>
          </w:tcPr>
          <w:p w:rsidR="002C6D67" w:rsidRDefault="000B3101" w:rsidP="002C6D6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going to use </w:t>
            </w:r>
            <w:r>
              <w:rPr>
                <w:rFonts w:ascii="Comic Sans MS" w:hAnsi="Comic Sans MS"/>
                <w:sz w:val="24"/>
                <w:szCs w:val="24"/>
              </w:rPr>
              <w:t xml:space="preserve">all </w:t>
            </w:r>
            <w:r>
              <w:rPr>
                <w:rFonts w:ascii="Comic Sans MS" w:hAnsi="Comic Sans MS"/>
                <w:sz w:val="24"/>
                <w:szCs w:val="24"/>
              </w:rPr>
              <w:t xml:space="preserve">we have learnt this week to create our own information text. </w:t>
            </w: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</w:t>
            </w:r>
            <w:r>
              <w:rPr>
                <w:rFonts w:ascii="Comic Sans MS" w:hAnsi="Comic Sans MS"/>
                <w:sz w:val="24"/>
                <w:szCs w:val="24"/>
              </w:rPr>
              <w:t>Year 3 English</w:t>
            </w:r>
            <w:r>
              <w:rPr>
                <w:rFonts w:ascii="Comic Sans MS" w:hAnsi="Comic Sans MS"/>
                <w:sz w:val="24"/>
                <w:szCs w:val="24"/>
              </w:rPr>
              <w:t xml:space="preserve"> Thursday 21</w:t>
            </w:r>
            <w:r w:rsidRPr="00F013FD">
              <w:rPr>
                <w:rFonts w:ascii="Comic Sans MS" w:hAnsi="Comic Sans MS"/>
                <w:sz w:val="24"/>
                <w:szCs w:val="24"/>
                <w:vertAlign w:val="superscript"/>
              </w:rPr>
              <w:t>st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the activity to complete.</w:t>
            </w: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 a go at using the template provided or your own structure to write information about a game of your choice.</w:t>
            </w: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A7152" w:rsidRDefault="006A7152" w:rsidP="006A71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Send your work to your teacher so we can see your wonderful writing. </w:t>
            </w:r>
          </w:p>
          <w:p w:rsidR="001C7DA2" w:rsidRPr="000B3101" w:rsidRDefault="006A7152" w:rsidP="006A715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0" w:history="1">
              <w:r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2F66C4" w:rsidRPr="002A17D3" w:rsidTr="00543740">
        <w:trPr>
          <w:trHeight w:val="980"/>
        </w:trPr>
        <w:tc>
          <w:tcPr>
            <w:tcW w:w="2268" w:type="dxa"/>
          </w:tcPr>
          <w:p w:rsidR="008921B0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2F66C4" w:rsidRDefault="008921B0" w:rsidP="008921B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C7BA43C">
                  <wp:extent cx="1243965" cy="157924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1579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06C2B" w:rsidRPr="002A17D3" w:rsidRDefault="00806C2B" w:rsidP="008921B0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4" w:type="dxa"/>
          </w:tcPr>
          <w:p w:rsidR="002F66C4" w:rsidRDefault="002F66C4" w:rsidP="002F66C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8921B0" w:rsidRPr="008921B0" w:rsidRDefault="008921B0" w:rsidP="008921B0">
            <w:pPr>
              <w:rPr>
                <w:rFonts w:ascii="Comic Sans MS" w:hAnsi="Comic Sans MS"/>
                <w:sz w:val="24"/>
              </w:rPr>
            </w:pPr>
            <w:r w:rsidRPr="008921B0">
              <w:rPr>
                <w:rFonts w:ascii="Comic Sans MS" w:hAnsi="Comic Sans MS"/>
                <w:sz w:val="24"/>
              </w:rPr>
              <w:t xml:space="preserve">Today is </w:t>
            </w:r>
            <w:r>
              <w:rPr>
                <w:rFonts w:ascii="Comic Sans MS" w:hAnsi="Comic Sans MS"/>
                <w:sz w:val="24"/>
              </w:rPr>
              <w:t xml:space="preserve">carrying on with </w:t>
            </w:r>
            <w:r w:rsidRPr="008921B0">
              <w:rPr>
                <w:rFonts w:ascii="Comic Sans MS" w:hAnsi="Comic Sans MS"/>
                <w:sz w:val="24"/>
              </w:rPr>
              <w:t xml:space="preserve">2D shape. </w:t>
            </w:r>
            <w:r>
              <w:rPr>
                <w:rFonts w:ascii="Comic Sans MS" w:hAnsi="Comic Sans MS"/>
                <w:sz w:val="24"/>
              </w:rPr>
              <w:t xml:space="preserve">We would like you to be shape detectives today. Have a look at the </w:t>
            </w:r>
            <w:r w:rsidRPr="008921B0">
              <w:rPr>
                <w:rFonts w:ascii="Comic Sans MS" w:hAnsi="Comic Sans MS"/>
                <w:sz w:val="24"/>
              </w:rPr>
              <w:t>PowerPoint found in the folder labelled, ‘</w:t>
            </w:r>
            <w:r>
              <w:rPr>
                <w:rFonts w:ascii="Comic Sans MS" w:hAnsi="Comic Sans MS"/>
                <w:sz w:val="24"/>
              </w:rPr>
              <w:t>Year 3 Maths Thursday 21</w:t>
            </w:r>
            <w:r w:rsidRPr="008921B0">
              <w:rPr>
                <w:rFonts w:ascii="Comic Sans MS" w:hAnsi="Comic Sans MS"/>
                <w:sz w:val="24"/>
                <w:vertAlign w:val="superscript"/>
              </w:rPr>
              <w:t>st</w:t>
            </w:r>
            <w:r>
              <w:rPr>
                <w:rFonts w:ascii="Comic Sans MS" w:hAnsi="Comic Sans MS"/>
                <w:sz w:val="24"/>
              </w:rPr>
              <w:t xml:space="preserve"> May’.</w:t>
            </w:r>
          </w:p>
          <w:p w:rsidR="008921B0" w:rsidRPr="008921B0" w:rsidRDefault="008921B0" w:rsidP="008921B0">
            <w:pPr>
              <w:rPr>
                <w:rFonts w:ascii="Comic Sans MS" w:hAnsi="Comic Sans MS"/>
                <w:sz w:val="24"/>
              </w:rPr>
            </w:pPr>
          </w:p>
          <w:p w:rsidR="002F66C4" w:rsidRPr="008921B0" w:rsidRDefault="008921B0" w:rsidP="002F66C4">
            <w:pPr>
              <w:rPr>
                <w:rFonts w:ascii="Comic Sans MS" w:hAnsi="Comic Sans MS"/>
                <w:sz w:val="24"/>
              </w:rPr>
            </w:pPr>
            <w:r w:rsidRPr="008921B0">
              <w:rPr>
                <w:rFonts w:ascii="Comic Sans MS" w:hAnsi="Comic Sans MS"/>
                <w:sz w:val="24"/>
              </w:rPr>
              <w:t>Let your morning teacher know how you got on today by sending them your work.</w:t>
            </w:r>
          </w:p>
        </w:tc>
      </w:tr>
      <w:tr w:rsidR="002F66C4" w:rsidRPr="002A17D3" w:rsidTr="00543740">
        <w:trPr>
          <w:trHeight w:val="835"/>
        </w:trPr>
        <w:tc>
          <w:tcPr>
            <w:tcW w:w="2268" w:type="dxa"/>
          </w:tcPr>
          <w:p w:rsidR="002F66C4" w:rsidRDefault="002F66C4" w:rsidP="00EF37CD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  <w:p w:rsidR="002F66C4" w:rsidRPr="002A17D3" w:rsidRDefault="002F66C4" w:rsidP="00EF37C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88F9FDE" wp14:editId="08F4B50F">
                  <wp:extent cx="533400" cy="533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EF37CD" w:rsidRDefault="00EF37CD" w:rsidP="00EF37C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week is all about mindfulness. We have found some different meditation for you try before lunch each day.</w:t>
            </w:r>
          </w:p>
          <w:p w:rsidR="00EF37CD" w:rsidRPr="000B3101" w:rsidRDefault="00317350" w:rsidP="00EF37CD">
            <w:pPr>
              <w:rPr>
                <w:rFonts w:ascii="Comic Sans MS" w:hAnsi="Comic Sans MS"/>
                <w:sz w:val="24"/>
              </w:rPr>
            </w:pPr>
            <w:hyperlink r:id="rId13" w:history="1">
              <w:r w:rsidR="00EF37CD" w:rsidRPr="00B37AB3">
                <w:rPr>
                  <w:rStyle w:val="Hyperlink"/>
                  <w:rFonts w:ascii="Comic Sans MS" w:hAnsi="Comic Sans MS"/>
                  <w:sz w:val="24"/>
                </w:rPr>
                <w:t>https://www.youtube.com/watch?v=VZ_wdeog5Ek</w:t>
              </w:r>
            </w:hyperlink>
          </w:p>
        </w:tc>
      </w:tr>
      <w:tr w:rsidR="002F66C4" w:rsidRPr="002A17D3" w:rsidTr="00543740">
        <w:trPr>
          <w:trHeight w:val="848"/>
        </w:trPr>
        <w:tc>
          <w:tcPr>
            <w:tcW w:w="2268" w:type="dxa"/>
          </w:tcPr>
          <w:p w:rsidR="002F66C4" w:rsidRDefault="002F66C4" w:rsidP="00821E7D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821E7D" w:rsidRDefault="00821E7D" w:rsidP="00821E7D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21E7D" w:rsidRDefault="00821E7D" w:rsidP="00821E7D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CE7F13B">
                  <wp:extent cx="1152525" cy="951230"/>
                  <wp:effectExtent l="0" t="0" r="9525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4" w:type="dxa"/>
          </w:tcPr>
          <w:p w:rsidR="002F66C4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Computing</w:t>
            </w: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  <w:t>Can you pick apart a ‘Pictogram’?</w:t>
            </w: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</w:pP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Last week, we looked at data (information) and how it can be shown in charts. </w:t>
            </w: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Use the ‘Data Interpretation Part 2’ powerpoint to  see what you can </w:t>
            </w:r>
            <w:r w:rsidRPr="001802BC">
              <w:rPr>
                <w:rFonts w:ascii="Comic Sans MS" w:hAnsi="Comic Sans MS"/>
                <w:noProof/>
                <w:sz w:val="24"/>
                <w:szCs w:val="24"/>
                <w:highlight w:val="yellow"/>
                <w:lang w:eastAsia="en-GB"/>
              </w:rPr>
              <w:t>interpret</w: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 from the pictograms. Remember, when you interpret, you look at the data and you have to work out what it is showing you. </w:t>
            </w: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</w:p>
          <w:p w:rsidR="00821E7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There is also an activity on Page 6 and 7 of the ‘Year 3 statistics activity booklet. There is no need to print anything off.</w:t>
            </w:r>
          </w:p>
          <w:p w:rsidR="00821E7D" w:rsidRPr="00AB1C2D" w:rsidRDefault="00821E7D" w:rsidP="00821E7D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 w:rsidRPr="00AB1C2D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Fancy a challenge?</w:t>
            </w:r>
          </w:p>
          <w:p w:rsidR="002F66C4" w:rsidRPr="00C3388D" w:rsidRDefault="00821E7D" w:rsidP="00821E7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AB1C2D"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See if you can solve the problems on the final slide. Have a pencil with you so that you can jot.</w:t>
            </w:r>
          </w:p>
        </w:tc>
      </w:tr>
      <w:tr w:rsidR="002F66C4" w:rsidRPr="002A17D3" w:rsidTr="00543740">
        <w:trPr>
          <w:trHeight w:val="833"/>
        </w:trPr>
        <w:tc>
          <w:tcPr>
            <w:tcW w:w="2268" w:type="dxa"/>
          </w:tcPr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56082CD" wp14:editId="4286CEEF">
                  <wp:extent cx="969645" cy="7251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543740" w:rsidRDefault="00543740" w:rsidP="0054374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543740" w:rsidRPr="00AB634F" w:rsidRDefault="00543740" w:rsidP="0054374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This week we have put a bank of challenge cards for you to choose from each day. If you prefer look at the website below. </w:t>
            </w:r>
          </w:p>
          <w:p w:rsidR="00543740" w:rsidRDefault="00317350" w:rsidP="0054374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6" w:history="1">
              <w:r w:rsidR="00543740" w:rsidRPr="00B37AB3">
                <w:rPr>
                  <w:rStyle w:val="Hyperlink"/>
                  <w:rFonts w:ascii="Comic Sans MS" w:hAnsi="Comic Sans MS"/>
                  <w:b/>
                  <w:sz w:val="24"/>
                </w:rPr>
                <w:t>https://www.jamesdysonfoundation.co.uk/content/dam/pdf/JDF_</w:t>
              </w:r>
            </w:hyperlink>
          </w:p>
          <w:p w:rsidR="00543740" w:rsidRDefault="00543740" w:rsidP="0054374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6B73E6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with%20cover%20challenge-cards_DIGITAL.pdf</w:t>
            </w:r>
          </w:p>
          <w:p w:rsidR="00543740" w:rsidRPr="00AB634F" w:rsidRDefault="00543740" w:rsidP="00543740">
            <w:pPr>
              <w:rPr>
                <w:rFonts w:ascii="Comic Sans MS" w:hAnsi="Comic Sans MS"/>
                <w:sz w:val="24"/>
              </w:rPr>
            </w:pPr>
            <w:r w:rsidRPr="00AB634F">
              <w:rPr>
                <w:rFonts w:ascii="Comic Sans MS" w:hAnsi="Comic Sans MS"/>
                <w:sz w:val="24"/>
              </w:rPr>
              <w:t>Please send us some pictures of what you get up to. We would love to see how well the challenges work!</w:t>
            </w:r>
          </w:p>
          <w:p w:rsidR="002F66C4" w:rsidRPr="00543740" w:rsidRDefault="00543740" w:rsidP="0054374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kjones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 xml:space="preserve">@ or </w:t>
            </w: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ehowell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>@ or shurdman@thomasrussell-junior.staffs.sch.uk</w:t>
            </w:r>
          </w:p>
        </w:tc>
      </w:tr>
      <w:tr w:rsidR="002F66C4" w:rsidRPr="002A17D3" w:rsidTr="00543740">
        <w:trPr>
          <w:trHeight w:val="833"/>
        </w:trPr>
        <w:tc>
          <w:tcPr>
            <w:tcW w:w="2268" w:type="dxa"/>
          </w:tcPr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BCCB043" wp14:editId="4692BDED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4" w:type="dxa"/>
          </w:tcPr>
          <w:p w:rsidR="002F66C4" w:rsidRPr="00C81818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2F66C4" w:rsidRPr="00C81818" w:rsidRDefault="002F66C4" w:rsidP="002F66C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F37CD" w:rsidRPr="002A17D3" w:rsidRDefault="002F66C4" w:rsidP="00EF37CD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look </w:t>
            </w:r>
            <w:r w:rsidRPr="00744B73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at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 </w:t>
            </w:r>
          </w:p>
          <w:p w:rsidR="002F66C4" w:rsidRPr="002A17D3" w:rsidRDefault="00317350" w:rsidP="002F66C4">
            <w:pPr>
              <w:rPr>
                <w:rFonts w:ascii="Comic Sans MS" w:hAnsi="Comic Sans MS"/>
                <w:sz w:val="24"/>
              </w:rPr>
            </w:pPr>
            <w:hyperlink r:id="rId18" w:history="1">
              <w:r w:rsidR="00F665A1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https://www.audible.co.uk/?ref=Adbl_ip_rdr_from_US&amp;source_code= AUK30DFT1BkWS0826159058&amp;ipRedirectFrom=</w:t>
              </w:r>
              <w:proofErr w:type="spellStart"/>
              <w:r w:rsidR="00F665A1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US&amp;ipRedirectOriginal</w:t>
              </w:r>
              <w:proofErr w:type="spellEnd"/>
              <w:r w:rsidR="00F665A1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 xml:space="preserve"> URL=ep%2Fkids-audiobooks</w:t>
              </w:r>
            </w:hyperlink>
            <w:r w:rsidR="00F665A1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 While schools are off Amazon are letting children have a free month to trial audio books.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52679"/>
    <w:rsid w:val="00060448"/>
    <w:rsid w:val="000B3101"/>
    <w:rsid w:val="00125947"/>
    <w:rsid w:val="001C7DA2"/>
    <w:rsid w:val="001D1250"/>
    <w:rsid w:val="0021119D"/>
    <w:rsid w:val="00255698"/>
    <w:rsid w:val="002A17D3"/>
    <w:rsid w:val="002C6D67"/>
    <w:rsid w:val="002F66C4"/>
    <w:rsid w:val="0030591D"/>
    <w:rsid w:val="00317350"/>
    <w:rsid w:val="0035001C"/>
    <w:rsid w:val="003B2D51"/>
    <w:rsid w:val="0047380E"/>
    <w:rsid w:val="004F1FDD"/>
    <w:rsid w:val="00543740"/>
    <w:rsid w:val="00693268"/>
    <w:rsid w:val="006A7152"/>
    <w:rsid w:val="006C3809"/>
    <w:rsid w:val="00744B73"/>
    <w:rsid w:val="007949DE"/>
    <w:rsid w:val="007E32D2"/>
    <w:rsid w:val="00806C2B"/>
    <w:rsid w:val="00821E7D"/>
    <w:rsid w:val="008612CD"/>
    <w:rsid w:val="008921B0"/>
    <w:rsid w:val="0094748D"/>
    <w:rsid w:val="00966F2C"/>
    <w:rsid w:val="00967D62"/>
    <w:rsid w:val="00987A61"/>
    <w:rsid w:val="00A11AE0"/>
    <w:rsid w:val="00B6181D"/>
    <w:rsid w:val="00BD3977"/>
    <w:rsid w:val="00C13FE9"/>
    <w:rsid w:val="00C3388D"/>
    <w:rsid w:val="00C746F5"/>
    <w:rsid w:val="00D85B2C"/>
    <w:rsid w:val="00E30762"/>
    <w:rsid w:val="00E46151"/>
    <w:rsid w:val="00EF37CD"/>
    <w:rsid w:val="00F6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535F48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9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91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outube.com/watch?v=VZ_wdeog5Ek" TargetMode="External"/><Relationship Id="rId18" Type="http://schemas.openxmlformats.org/officeDocument/2006/relationships/hyperlink" Target="https://www.audible.co.uk/?ref=Adbl_ip_rdr_from_US&amp;source_code=%20AUK30DFT1BkWS0826159058&amp;ipRedirectFrom=US&amp;ipRedirectOriginal%20URL=ep%2Fkids-audiobook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s://www.jamesdysonfoundation.co.uk/content/dam/pdf/JDF_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10" Type="http://schemas.openxmlformats.org/officeDocument/2006/relationships/hyperlink" Target="mailto:shurdman@%20or%20ehowell@%20or%20kjones@thomasrussell-junior.staffs.sch.u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66BB3B96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2020-05-20T10:37:00Z</cp:lastPrinted>
  <dcterms:created xsi:type="dcterms:W3CDTF">2020-05-20T10:37:00Z</dcterms:created>
  <dcterms:modified xsi:type="dcterms:W3CDTF">2020-05-20T10:37:00Z</dcterms:modified>
</cp:coreProperties>
</file>